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53D02">
        <w:rPr>
          <w:rFonts w:cs="Arial"/>
          <w:b/>
          <w:caps/>
          <w:sz w:val="28"/>
          <w:szCs w:val="28"/>
        </w:rPr>
        <w:t>1</w:t>
      </w:r>
      <w:r w:rsidR="00977B11">
        <w:rPr>
          <w:rFonts w:cs="Arial"/>
          <w:b/>
          <w:caps/>
          <w:sz w:val="28"/>
          <w:szCs w:val="28"/>
        </w:rPr>
        <w:t>225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50BCF" w:rsidP="00753B6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50BCF">
              <w:rPr>
                <w:rFonts w:cs="Arial"/>
                <w:sz w:val="20"/>
                <w:szCs w:val="20"/>
              </w:rPr>
              <w:t xml:space="preserve">Solicita que sejam adotadas as providências cabíveis para realização de capina </w:t>
            </w:r>
            <w:r w:rsidR="00B7721D">
              <w:rPr>
                <w:rFonts w:cs="Arial"/>
                <w:sz w:val="20"/>
                <w:szCs w:val="20"/>
              </w:rPr>
              <w:t xml:space="preserve">em toda a extensão da </w:t>
            </w:r>
            <w:r w:rsidR="00753B65">
              <w:rPr>
                <w:rFonts w:cs="Arial"/>
                <w:sz w:val="20"/>
                <w:szCs w:val="20"/>
              </w:rPr>
              <w:t>Rua Norival Soares, Bairro Cidade Salvador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C5CE2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E061C6">
        <w:rPr>
          <w:rFonts w:cs="Arial"/>
        </w:rPr>
        <w:t xml:space="preserve">, pelo setor competente da Secretaria de </w:t>
      </w:r>
      <w:r w:rsidR="00C72C65">
        <w:rPr>
          <w:rFonts w:cs="Arial"/>
        </w:rPr>
        <w:t>M</w:t>
      </w:r>
      <w:r w:rsidR="00240B4D">
        <w:rPr>
          <w:rFonts w:cs="Arial"/>
        </w:rPr>
        <w:t>eio Ambiente</w:t>
      </w:r>
      <w:r w:rsidR="00E061C6">
        <w:rPr>
          <w:rFonts w:cs="Arial"/>
        </w:rPr>
        <w:t>,</w:t>
      </w:r>
      <w:r w:rsidR="00F67581">
        <w:rPr>
          <w:rFonts w:cs="Arial"/>
        </w:rPr>
        <w:t xml:space="preserve"> </w:t>
      </w:r>
      <w:r w:rsidR="00EB7CAE">
        <w:rPr>
          <w:rFonts w:cs="Arial"/>
        </w:rPr>
        <w:t xml:space="preserve">visando </w:t>
      </w:r>
      <w:r w:rsidR="001731D8">
        <w:rPr>
          <w:rFonts w:cs="Arial"/>
        </w:rPr>
        <w:t>à</w:t>
      </w:r>
      <w:r w:rsidR="003B27BB" w:rsidRPr="003B27BB">
        <w:rPr>
          <w:rFonts w:cs="Arial"/>
          <w:sz w:val="20"/>
          <w:szCs w:val="20"/>
        </w:rPr>
        <w:t xml:space="preserve"> </w:t>
      </w:r>
      <w:r w:rsidR="003302DA" w:rsidRPr="003302DA">
        <w:rPr>
          <w:rFonts w:cs="Arial"/>
        </w:rPr>
        <w:t xml:space="preserve">realização de </w:t>
      </w:r>
      <w:r w:rsidR="006825CE" w:rsidRPr="006825CE">
        <w:rPr>
          <w:rFonts w:cs="Arial"/>
        </w:rPr>
        <w:t xml:space="preserve">capina em toda a </w:t>
      </w:r>
      <w:r w:rsidR="00476EA2" w:rsidRPr="00476EA2">
        <w:rPr>
          <w:rFonts w:cs="Arial"/>
        </w:rPr>
        <w:t>extensão da Rua Norival Soares, Bairro Cidade Salvador</w:t>
      </w:r>
      <w:r w:rsidR="00584E86">
        <w:rPr>
          <w:rFonts w:cs="Arial"/>
        </w:rPr>
        <w:t>.</w:t>
      </w:r>
    </w:p>
    <w:p w:rsidR="001614EC" w:rsidRDefault="005C008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C0081">
        <w:rPr>
          <w:rFonts w:cs="Arial"/>
        </w:rPr>
        <w:t>Conforme foto</w:t>
      </w:r>
      <w:r w:rsidR="004612CB">
        <w:rPr>
          <w:rFonts w:cs="Arial"/>
        </w:rPr>
        <w:t>s</w:t>
      </w:r>
      <w:r w:rsidRPr="005C0081">
        <w:rPr>
          <w:rFonts w:cs="Arial"/>
        </w:rPr>
        <w:t xml:space="preserve"> anexa</w:t>
      </w:r>
      <w:r w:rsidR="004612CB">
        <w:rPr>
          <w:rFonts w:cs="Arial"/>
        </w:rPr>
        <w:t>s</w:t>
      </w:r>
      <w:r w:rsidR="00A23684">
        <w:rPr>
          <w:rFonts w:cs="Arial"/>
        </w:rPr>
        <w:t xml:space="preserve"> e segundo relatos de munícipes</w:t>
      </w:r>
      <w:r w:rsidR="001C4E03" w:rsidRPr="001C4E03">
        <w:rPr>
          <w:rFonts w:cs="Arial"/>
        </w:rPr>
        <w:t xml:space="preserve">, </w:t>
      </w:r>
      <w:r w:rsidR="00AA1CC4">
        <w:rPr>
          <w:rFonts w:cs="Arial"/>
        </w:rPr>
        <w:t xml:space="preserve">o referido local </w:t>
      </w:r>
      <w:r w:rsidR="00AA1CC4" w:rsidRPr="00AA1CC4">
        <w:rPr>
          <w:rFonts w:cs="Arial"/>
        </w:rPr>
        <w:t>tornou-se propício para</w:t>
      </w:r>
      <w:r w:rsidR="007E554D">
        <w:rPr>
          <w:rFonts w:cs="Arial"/>
        </w:rPr>
        <w:t xml:space="preserve"> a </w:t>
      </w:r>
      <w:r w:rsidR="00AA1CC4" w:rsidRPr="00AA1CC4">
        <w:rPr>
          <w:rFonts w:cs="Arial"/>
        </w:rPr>
        <w:t>proliferação de animais peçonhentos</w:t>
      </w:r>
      <w:r w:rsidR="00A55D00">
        <w:rPr>
          <w:rFonts w:cs="Arial"/>
        </w:rPr>
        <w:t>, bem como apresenta dificuldades para a passagem dos pedestres</w:t>
      </w:r>
      <w:r w:rsidR="000A2C07" w:rsidRPr="0006434C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13036">
        <w:rPr>
          <w:rFonts w:cs="Arial"/>
        </w:rPr>
        <w:t>1</w:t>
      </w:r>
      <w:r w:rsidR="003768AF">
        <w:rPr>
          <w:rFonts w:cs="Arial"/>
        </w:rPr>
        <w:t>2</w:t>
      </w:r>
      <w:r w:rsidR="00DD6483">
        <w:rPr>
          <w:rFonts w:cs="Arial"/>
        </w:rPr>
        <w:t xml:space="preserve"> de </w:t>
      </w:r>
      <w:r w:rsidR="00113036">
        <w:rPr>
          <w:rFonts w:cs="Arial"/>
        </w:rPr>
        <w:t xml:space="preserve">maio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90CF2" w:rsidRPr="005D429C" w:rsidRDefault="00D90CF2" w:rsidP="00D90CF2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90CF2" w:rsidRPr="005D429C" w:rsidRDefault="00D90CF2" w:rsidP="00D90CF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97CB4" w:rsidRDefault="00D90CF2" w:rsidP="00D90CF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Vereadora </w:t>
      </w:r>
      <w:r w:rsidR="00F97CB4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F97CB4" w:rsidRDefault="00F97CB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32558" w:rsidRDefault="002B7CB2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7ABAE9B1">
            <wp:extent cx="5554980" cy="396240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47C8" w:rsidRDefault="00AD47C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AD47C8" w:rsidRDefault="002B7CB2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bookmarkStart w:id="0" w:name="_GoBack"/>
      <w:bookmarkEnd w:id="0"/>
      <w:r>
        <w:rPr>
          <w:rFonts w:cs="Arial"/>
          <w:noProof/>
        </w:rPr>
        <w:drawing>
          <wp:inline distT="0" distB="0" distL="0" distR="0" wp14:anchorId="3CC2AD5A">
            <wp:extent cx="5554980" cy="3962400"/>
            <wp:effectExtent l="0" t="0" r="762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47C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ABC" w:rsidRDefault="00C31ABC">
      <w:r>
        <w:separator/>
      </w:r>
    </w:p>
  </w:endnote>
  <w:endnote w:type="continuationSeparator" w:id="0">
    <w:p w:rsidR="00C31ABC" w:rsidRDefault="00C3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ABC" w:rsidRDefault="00C31ABC">
      <w:r>
        <w:separator/>
      </w:r>
    </w:p>
  </w:footnote>
  <w:footnote w:type="continuationSeparator" w:id="0">
    <w:p w:rsidR="00C31ABC" w:rsidRDefault="00C31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5B05">
      <w:rPr>
        <w:rFonts w:cs="Arial"/>
        <w:b/>
        <w:sz w:val="20"/>
        <w:szCs w:val="20"/>
        <w:u w:val="single"/>
      </w:rPr>
      <w:t>1</w:t>
    </w:r>
    <w:r w:rsidR="002B7CB2">
      <w:rPr>
        <w:rFonts w:cs="Arial"/>
        <w:b/>
        <w:sz w:val="20"/>
        <w:szCs w:val="20"/>
        <w:u w:val="single"/>
      </w:rPr>
      <w:t>225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B7CB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B7CB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D44"/>
    <w:rsid w:val="00000EA8"/>
    <w:rsid w:val="00004884"/>
    <w:rsid w:val="00012789"/>
    <w:rsid w:val="00013B8F"/>
    <w:rsid w:val="0001702D"/>
    <w:rsid w:val="0002082B"/>
    <w:rsid w:val="00022CD8"/>
    <w:rsid w:val="00024FD3"/>
    <w:rsid w:val="00034A23"/>
    <w:rsid w:val="00043B26"/>
    <w:rsid w:val="00045D0E"/>
    <w:rsid w:val="00047EFF"/>
    <w:rsid w:val="00056288"/>
    <w:rsid w:val="00063D85"/>
    <w:rsid w:val="0006434C"/>
    <w:rsid w:val="000644BB"/>
    <w:rsid w:val="00073E19"/>
    <w:rsid w:val="00074B26"/>
    <w:rsid w:val="0008341B"/>
    <w:rsid w:val="000866C7"/>
    <w:rsid w:val="00086F0A"/>
    <w:rsid w:val="000921C3"/>
    <w:rsid w:val="00094464"/>
    <w:rsid w:val="00094490"/>
    <w:rsid w:val="000958D5"/>
    <w:rsid w:val="000966AB"/>
    <w:rsid w:val="00097CAE"/>
    <w:rsid w:val="000A2B12"/>
    <w:rsid w:val="000A2C07"/>
    <w:rsid w:val="000A7631"/>
    <w:rsid w:val="000C3122"/>
    <w:rsid w:val="000C3A7C"/>
    <w:rsid w:val="000C5FD7"/>
    <w:rsid w:val="000C6511"/>
    <w:rsid w:val="000D5B1B"/>
    <w:rsid w:val="000E18E7"/>
    <w:rsid w:val="000E3BE0"/>
    <w:rsid w:val="000F0DFF"/>
    <w:rsid w:val="000F6251"/>
    <w:rsid w:val="00101DAF"/>
    <w:rsid w:val="00103135"/>
    <w:rsid w:val="00106091"/>
    <w:rsid w:val="00110D9C"/>
    <w:rsid w:val="0011135B"/>
    <w:rsid w:val="00113036"/>
    <w:rsid w:val="00115E63"/>
    <w:rsid w:val="001178C6"/>
    <w:rsid w:val="0012130B"/>
    <w:rsid w:val="001362A9"/>
    <w:rsid w:val="0014591F"/>
    <w:rsid w:val="00150EE2"/>
    <w:rsid w:val="00151762"/>
    <w:rsid w:val="001564C9"/>
    <w:rsid w:val="001614EC"/>
    <w:rsid w:val="00167A9F"/>
    <w:rsid w:val="00172E81"/>
    <w:rsid w:val="001731D8"/>
    <w:rsid w:val="00174232"/>
    <w:rsid w:val="0018069A"/>
    <w:rsid w:val="00181CD2"/>
    <w:rsid w:val="001840AD"/>
    <w:rsid w:val="001911FF"/>
    <w:rsid w:val="0019271B"/>
    <w:rsid w:val="001A09F2"/>
    <w:rsid w:val="001B0773"/>
    <w:rsid w:val="001B0EA1"/>
    <w:rsid w:val="001C3E9C"/>
    <w:rsid w:val="001C4E03"/>
    <w:rsid w:val="001C7A18"/>
    <w:rsid w:val="001E01CA"/>
    <w:rsid w:val="001F13C3"/>
    <w:rsid w:val="001F33CF"/>
    <w:rsid w:val="001F78DF"/>
    <w:rsid w:val="00204A6A"/>
    <w:rsid w:val="00204ED7"/>
    <w:rsid w:val="00212E2C"/>
    <w:rsid w:val="00230859"/>
    <w:rsid w:val="00231E06"/>
    <w:rsid w:val="00240B4D"/>
    <w:rsid w:val="002460CA"/>
    <w:rsid w:val="00252CEE"/>
    <w:rsid w:val="00253087"/>
    <w:rsid w:val="00253C82"/>
    <w:rsid w:val="002635F7"/>
    <w:rsid w:val="00270AC7"/>
    <w:rsid w:val="00272DA7"/>
    <w:rsid w:val="00273B04"/>
    <w:rsid w:val="0027551B"/>
    <w:rsid w:val="002913E2"/>
    <w:rsid w:val="0029179A"/>
    <w:rsid w:val="002973CF"/>
    <w:rsid w:val="002A0655"/>
    <w:rsid w:val="002A3783"/>
    <w:rsid w:val="002A63FE"/>
    <w:rsid w:val="002A7434"/>
    <w:rsid w:val="002B16E4"/>
    <w:rsid w:val="002B173D"/>
    <w:rsid w:val="002B363B"/>
    <w:rsid w:val="002B3998"/>
    <w:rsid w:val="002B40CA"/>
    <w:rsid w:val="002B7CB2"/>
    <w:rsid w:val="002C4B2B"/>
    <w:rsid w:val="002C5C70"/>
    <w:rsid w:val="002D079B"/>
    <w:rsid w:val="002D0BBD"/>
    <w:rsid w:val="002D21AC"/>
    <w:rsid w:val="002D24ED"/>
    <w:rsid w:val="002D3D9E"/>
    <w:rsid w:val="002D4D09"/>
    <w:rsid w:val="002E12C0"/>
    <w:rsid w:val="002E434B"/>
    <w:rsid w:val="002F02DB"/>
    <w:rsid w:val="0030168E"/>
    <w:rsid w:val="003060CD"/>
    <w:rsid w:val="003061BE"/>
    <w:rsid w:val="00317C1A"/>
    <w:rsid w:val="00323F0F"/>
    <w:rsid w:val="003272A9"/>
    <w:rsid w:val="003302DA"/>
    <w:rsid w:val="00342C0A"/>
    <w:rsid w:val="00346E9F"/>
    <w:rsid w:val="003478A9"/>
    <w:rsid w:val="00347D5E"/>
    <w:rsid w:val="00350B92"/>
    <w:rsid w:val="003638CC"/>
    <w:rsid w:val="003768AF"/>
    <w:rsid w:val="003770FF"/>
    <w:rsid w:val="00381797"/>
    <w:rsid w:val="003848C4"/>
    <w:rsid w:val="00385370"/>
    <w:rsid w:val="00397FF3"/>
    <w:rsid w:val="003A1AD8"/>
    <w:rsid w:val="003A77BE"/>
    <w:rsid w:val="003B0528"/>
    <w:rsid w:val="003B27BB"/>
    <w:rsid w:val="003D018A"/>
    <w:rsid w:val="003D6B3C"/>
    <w:rsid w:val="003E188F"/>
    <w:rsid w:val="003E2535"/>
    <w:rsid w:val="004017D1"/>
    <w:rsid w:val="0040242E"/>
    <w:rsid w:val="00405AE4"/>
    <w:rsid w:val="00405B75"/>
    <w:rsid w:val="004077F2"/>
    <w:rsid w:val="00412795"/>
    <w:rsid w:val="0042343C"/>
    <w:rsid w:val="0043369C"/>
    <w:rsid w:val="00435B72"/>
    <w:rsid w:val="0043610D"/>
    <w:rsid w:val="004463D7"/>
    <w:rsid w:val="004468D2"/>
    <w:rsid w:val="00451BDA"/>
    <w:rsid w:val="00452673"/>
    <w:rsid w:val="0046044A"/>
    <w:rsid w:val="004612CB"/>
    <w:rsid w:val="004723F4"/>
    <w:rsid w:val="00476EA2"/>
    <w:rsid w:val="00484A85"/>
    <w:rsid w:val="00487D64"/>
    <w:rsid w:val="00493115"/>
    <w:rsid w:val="0049423C"/>
    <w:rsid w:val="004968D1"/>
    <w:rsid w:val="004B69C5"/>
    <w:rsid w:val="004C0E4F"/>
    <w:rsid w:val="004C0F6B"/>
    <w:rsid w:val="004C2C30"/>
    <w:rsid w:val="004C4A65"/>
    <w:rsid w:val="004C6832"/>
    <w:rsid w:val="004C6C78"/>
    <w:rsid w:val="004D0FB0"/>
    <w:rsid w:val="004D32C5"/>
    <w:rsid w:val="004D3A9D"/>
    <w:rsid w:val="004D478D"/>
    <w:rsid w:val="004E06ED"/>
    <w:rsid w:val="004E0CBF"/>
    <w:rsid w:val="004E3124"/>
    <w:rsid w:val="004E314A"/>
    <w:rsid w:val="004E46DA"/>
    <w:rsid w:val="004E60A1"/>
    <w:rsid w:val="004E7242"/>
    <w:rsid w:val="004F39E9"/>
    <w:rsid w:val="004F3C1C"/>
    <w:rsid w:val="004F690D"/>
    <w:rsid w:val="004F6A11"/>
    <w:rsid w:val="005003AD"/>
    <w:rsid w:val="005029DB"/>
    <w:rsid w:val="00505357"/>
    <w:rsid w:val="00505FD8"/>
    <w:rsid w:val="005101CD"/>
    <w:rsid w:val="00510692"/>
    <w:rsid w:val="0051092E"/>
    <w:rsid w:val="00512D9D"/>
    <w:rsid w:val="0051367E"/>
    <w:rsid w:val="00524669"/>
    <w:rsid w:val="00533862"/>
    <w:rsid w:val="005348ED"/>
    <w:rsid w:val="00535B6F"/>
    <w:rsid w:val="00540B1F"/>
    <w:rsid w:val="00544223"/>
    <w:rsid w:val="00564368"/>
    <w:rsid w:val="00564775"/>
    <w:rsid w:val="00567891"/>
    <w:rsid w:val="00570D8A"/>
    <w:rsid w:val="005736A2"/>
    <w:rsid w:val="0058109A"/>
    <w:rsid w:val="005815EC"/>
    <w:rsid w:val="005846A3"/>
    <w:rsid w:val="00584E86"/>
    <w:rsid w:val="005868AE"/>
    <w:rsid w:val="005907F7"/>
    <w:rsid w:val="0059363C"/>
    <w:rsid w:val="005937EC"/>
    <w:rsid w:val="00595739"/>
    <w:rsid w:val="005965BD"/>
    <w:rsid w:val="005A01D0"/>
    <w:rsid w:val="005A03FA"/>
    <w:rsid w:val="005A2B48"/>
    <w:rsid w:val="005A2D4F"/>
    <w:rsid w:val="005B3D21"/>
    <w:rsid w:val="005B7C61"/>
    <w:rsid w:val="005B7F78"/>
    <w:rsid w:val="005C0081"/>
    <w:rsid w:val="005C3938"/>
    <w:rsid w:val="005C3AD6"/>
    <w:rsid w:val="005D093A"/>
    <w:rsid w:val="005D5519"/>
    <w:rsid w:val="005D58C4"/>
    <w:rsid w:val="005D5A5B"/>
    <w:rsid w:val="005D702D"/>
    <w:rsid w:val="005D79E7"/>
    <w:rsid w:val="005E138D"/>
    <w:rsid w:val="005E24D4"/>
    <w:rsid w:val="005E57E0"/>
    <w:rsid w:val="005F3FA7"/>
    <w:rsid w:val="005F6B6F"/>
    <w:rsid w:val="00602495"/>
    <w:rsid w:val="006041AC"/>
    <w:rsid w:val="006079BE"/>
    <w:rsid w:val="0061599A"/>
    <w:rsid w:val="00621F23"/>
    <w:rsid w:val="00624472"/>
    <w:rsid w:val="0062576D"/>
    <w:rsid w:val="00627527"/>
    <w:rsid w:val="00630874"/>
    <w:rsid w:val="006342A9"/>
    <w:rsid w:val="006426AE"/>
    <w:rsid w:val="00646550"/>
    <w:rsid w:val="006472DC"/>
    <w:rsid w:val="00651B00"/>
    <w:rsid w:val="00651D9D"/>
    <w:rsid w:val="00656DC7"/>
    <w:rsid w:val="00663984"/>
    <w:rsid w:val="00665F96"/>
    <w:rsid w:val="006661F3"/>
    <w:rsid w:val="0066682B"/>
    <w:rsid w:val="006716CD"/>
    <w:rsid w:val="00674860"/>
    <w:rsid w:val="00674F7D"/>
    <w:rsid w:val="00681021"/>
    <w:rsid w:val="006825CE"/>
    <w:rsid w:val="00682E6E"/>
    <w:rsid w:val="00683C56"/>
    <w:rsid w:val="00683CB8"/>
    <w:rsid w:val="0068402A"/>
    <w:rsid w:val="00690D1E"/>
    <w:rsid w:val="0069170F"/>
    <w:rsid w:val="00691975"/>
    <w:rsid w:val="00691CF5"/>
    <w:rsid w:val="0069312F"/>
    <w:rsid w:val="00697BB0"/>
    <w:rsid w:val="006A370D"/>
    <w:rsid w:val="006A6218"/>
    <w:rsid w:val="006A62FF"/>
    <w:rsid w:val="006A70CE"/>
    <w:rsid w:val="006B0B8E"/>
    <w:rsid w:val="006B322E"/>
    <w:rsid w:val="006B58A8"/>
    <w:rsid w:val="006B5B05"/>
    <w:rsid w:val="006C18A7"/>
    <w:rsid w:val="006C59BC"/>
    <w:rsid w:val="006C5E1D"/>
    <w:rsid w:val="006D65E7"/>
    <w:rsid w:val="006D6F7D"/>
    <w:rsid w:val="006E6581"/>
    <w:rsid w:val="006E7E66"/>
    <w:rsid w:val="006F05C4"/>
    <w:rsid w:val="006F21EE"/>
    <w:rsid w:val="006F4E64"/>
    <w:rsid w:val="006F7B0A"/>
    <w:rsid w:val="00700E6B"/>
    <w:rsid w:val="00715F74"/>
    <w:rsid w:val="00725205"/>
    <w:rsid w:val="00725E66"/>
    <w:rsid w:val="007274B8"/>
    <w:rsid w:val="00727CDB"/>
    <w:rsid w:val="0073062F"/>
    <w:rsid w:val="00730BE1"/>
    <w:rsid w:val="00731E14"/>
    <w:rsid w:val="0073407F"/>
    <w:rsid w:val="00740DF8"/>
    <w:rsid w:val="00743976"/>
    <w:rsid w:val="00743B4A"/>
    <w:rsid w:val="00750BCF"/>
    <w:rsid w:val="00753B65"/>
    <w:rsid w:val="00757A7F"/>
    <w:rsid w:val="00760B49"/>
    <w:rsid w:val="00762894"/>
    <w:rsid w:val="00765ECD"/>
    <w:rsid w:val="00770D1F"/>
    <w:rsid w:val="00770F33"/>
    <w:rsid w:val="00775A1B"/>
    <w:rsid w:val="00775C0C"/>
    <w:rsid w:val="00776C69"/>
    <w:rsid w:val="007838DC"/>
    <w:rsid w:val="007868B0"/>
    <w:rsid w:val="00790509"/>
    <w:rsid w:val="00790911"/>
    <w:rsid w:val="007A2045"/>
    <w:rsid w:val="007A46AE"/>
    <w:rsid w:val="007B1050"/>
    <w:rsid w:val="007C6A58"/>
    <w:rsid w:val="007D39FD"/>
    <w:rsid w:val="007E02AD"/>
    <w:rsid w:val="007E3F69"/>
    <w:rsid w:val="007E554D"/>
    <w:rsid w:val="007F1AC4"/>
    <w:rsid w:val="007F2A84"/>
    <w:rsid w:val="007F75CA"/>
    <w:rsid w:val="0080197E"/>
    <w:rsid w:val="00804F23"/>
    <w:rsid w:val="0080555F"/>
    <w:rsid w:val="008068CE"/>
    <w:rsid w:val="00810024"/>
    <w:rsid w:val="0081105D"/>
    <w:rsid w:val="00820C13"/>
    <w:rsid w:val="008224DB"/>
    <w:rsid w:val="008252F0"/>
    <w:rsid w:val="00832802"/>
    <w:rsid w:val="00833E7C"/>
    <w:rsid w:val="00840A48"/>
    <w:rsid w:val="008474F2"/>
    <w:rsid w:val="00851170"/>
    <w:rsid w:val="00861FD9"/>
    <w:rsid w:val="00863A26"/>
    <w:rsid w:val="00870972"/>
    <w:rsid w:val="00876EFD"/>
    <w:rsid w:val="00877B35"/>
    <w:rsid w:val="00877E50"/>
    <w:rsid w:val="00881A74"/>
    <w:rsid w:val="008909A4"/>
    <w:rsid w:val="00893AC9"/>
    <w:rsid w:val="008975B0"/>
    <w:rsid w:val="008A065F"/>
    <w:rsid w:val="008A0BA0"/>
    <w:rsid w:val="008A0EB2"/>
    <w:rsid w:val="008B4774"/>
    <w:rsid w:val="008C0D68"/>
    <w:rsid w:val="008C33AB"/>
    <w:rsid w:val="008C5CE2"/>
    <w:rsid w:val="008C72B7"/>
    <w:rsid w:val="008D13BD"/>
    <w:rsid w:val="008D1579"/>
    <w:rsid w:val="008D6593"/>
    <w:rsid w:val="008D76E4"/>
    <w:rsid w:val="008F1E6B"/>
    <w:rsid w:val="008F479B"/>
    <w:rsid w:val="008F7625"/>
    <w:rsid w:val="00902ECD"/>
    <w:rsid w:val="00903D56"/>
    <w:rsid w:val="00922964"/>
    <w:rsid w:val="00934101"/>
    <w:rsid w:val="00935CD4"/>
    <w:rsid w:val="009436BD"/>
    <w:rsid w:val="009579A2"/>
    <w:rsid w:val="009747F8"/>
    <w:rsid w:val="0097551A"/>
    <w:rsid w:val="009768E6"/>
    <w:rsid w:val="00977B11"/>
    <w:rsid w:val="00980AFC"/>
    <w:rsid w:val="00981D3C"/>
    <w:rsid w:val="00986132"/>
    <w:rsid w:val="00992502"/>
    <w:rsid w:val="00993F1D"/>
    <w:rsid w:val="009A2ABD"/>
    <w:rsid w:val="009A6FC5"/>
    <w:rsid w:val="009B207E"/>
    <w:rsid w:val="009B32F8"/>
    <w:rsid w:val="009C0A2D"/>
    <w:rsid w:val="009C4BE4"/>
    <w:rsid w:val="009C4DEE"/>
    <w:rsid w:val="009C5C76"/>
    <w:rsid w:val="009C6F58"/>
    <w:rsid w:val="009D0F6E"/>
    <w:rsid w:val="009D50D4"/>
    <w:rsid w:val="009D512F"/>
    <w:rsid w:val="009D6698"/>
    <w:rsid w:val="009E1F05"/>
    <w:rsid w:val="009E2101"/>
    <w:rsid w:val="009E594E"/>
    <w:rsid w:val="009E6B3F"/>
    <w:rsid w:val="009F376D"/>
    <w:rsid w:val="009F6372"/>
    <w:rsid w:val="00A00D0C"/>
    <w:rsid w:val="00A0463C"/>
    <w:rsid w:val="00A0655B"/>
    <w:rsid w:val="00A11F34"/>
    <w:rsid w:val="00A21A8C"/>
    <w:rsid w:val="00A23684"/>
    <w:rsid w:val="00A25459"/>
    <w:rsid w:val="00A26FAA"/>
    <w:rsid w:val="00A27BBB"/>
    <w:rsid w:val="00A30233"/>
    <w:rsid w:val="00A3081A"/>
    <w:rsid w:val="00A349F1"/>
    <w:rsid w:val="00A46B01"/>
    <w:rsid w:val="00A55D00"/>
    <w:rsid w:val="00A63472"/>
    <w:rsid w:val="00A66255"/>
    <w:rsid w:val="00A74511"/>
    <w:rsid w:val="00A753E8"/>
    <w:rsid w:val="00A814C8"/>
    <w:rsid w:val="00A81E3D"/>
    <w:rsid w:val="00A844CE"/>
    <w:rsid w:val="00A87598"/>
    <w:rsid w:val="00A92CB9"/>
    <w:rsid w:val="00AA1CC4"/>
    <w:rsid w:val="00AA2DD6"/>
    <w:rsid w:val="00AA6FC7"/>
    <w:rsid w:val="00AB4873"/>
    <w:rsid w:val="00AC24F9"/>
    <w:rsid w:val="00AC712C"/>
    <w:rsid w:val="00AC7143"/>
    <w:rsid w:val="00AD3733"/>
    <w:rsid w:val="00AD47C8"/>
    <w:rsid w:val="00AD5A22"/>
    <w:rsid w:val="00AD5CF7"/>
    <w:rsid w:val="00AD6B47"/>
    <w:rsid w:val="00AE120D"/>
    <w:rsid w:val="00AE447C"/>
    <w:rsid w:val="00AF4B90"/>
    <w:rsid w:val="00B06B4B"/>
    <w:rsid w:val="00B10E9F"/>
    <w:rsid w:val="00B210CD"/>
    <w:rsid w:val="00B217B8"/>
    <w:rsid w:val="00B30EF9"/>
    <w:rsid w:val="00B33DD3"/>
    <w:rsid w:val="00B34959"/>
    <w:rsid w:val="00B36FD3"/>
    <w:rsid w:val="00B405A3"/>
    <w:rsid w:val="00B5265F"/>
    <w:rsid w:val="00B55A52"/>
    <w:rsid w:val="00B57E0F"/>
    <w:rsid w:val="00B61A71"/>
    <w:rsid w:val="00B67EB4"/>
    <w:rsid w:val="00B71CFA"/>
    <w:rsid w:val="00B72EEE"/>
    <w:rsid w:val="00B73EE5"/>
    <w:rsid w:val="00B75CEF"/>
    <w:rsid w:val="00B7721D"/>
    <w:rsid w:val="00B8293E"/>
    <w:rsid w:val="00BA1565"/>
    <w:rsid w:val="00BA18C3"/>
    <w:rsid w:val="00BB1A6F"/>
    <w:rsid w:val="00BB3F3E"/>
    <w:rsid w:val="00BB6253"/>
    <w:rsid w:val="00BC123C"/>
    <w:rsid w:val="00BC44DF"/>
    <w:rsid w:val="00BC58F1"/>
    <w:rsid w:val="00BD1F36"/>
    <w:rsid w:val="00BD34B9"/>
    <w:rsid w:val="00BD3C47"/>
    <w:rsid w:val="00BE1B39"/>
    <w:rsid w:val="00BE2B2F"/>
    <w:rsid w:val="00BF134D"/>
    <w:rsid w:val="00BF4538"/>
    <w:rsid w:val="00BF791A"/>
    <w:rsid w:val="00C06926"/>
    <w:rsid w:val="00C06BEA"/>
    <w:rsid w:val="00C076A8"/>
    <w:rsid w:val="00C109BC"/>
    <w:rsid w:val="00C10DC3"/>
    <w:rsid w:val="00C15545"/>
    <w:rsid w:val="00C31ABC"/>
    <w:rsid w:val="00C31BE9"/>
    <w:rsid w:val="00C33777"/>
    <w:rsid w:val="00C36E68"/>
    <w:rsid w:val="00C379C9"/>
    <w:rsid w:val="00C42806"/>
    <w:rsid w:val="00C44D39"/>
    <w:rsid w:val="00C45509"/>
    <w:rsid w:val="00C50B50"/>
    <w:rsid w:val="00C53D02"/>
    <w:rsid w:val="00C55F94"/>
    <w:rsid w:val="00C618F0"/>
    <w:rsid w:val="00C7080A"/>
    <w:rsid w:val="00C7096C"/>
    <w:rsid w:val="00C70AFC"/>
    <w:rsid w:val="00C72C65"/>
    <w:rsid w:val="00C76263"/>
    <w:rsid w:val="00C82208"/>
    <w:rsid w:val="00C82F72"/>
    <w:rsid w:val="00C87211"/>
    <w:rsid w:val="00C91C70"/>
    <w:rsid w:val="00C94949"/>
    <w:rsid w:val="00C960F8"/>
    <w:rsid w:val="00CA759E"/>
    <w:rsid w:val="00CB1396"/>
    <w:rsid w:val="00CB2BAB"/>
    <w:rsid w:val="00CB45A8"/>
    <w:rsid w:val="00CC3D17"/>
    <w:rsid w:val="00CC5438"/>
    <w:rsid w:val="00CD06BD"/>
    <w:rsid w:val="00CD3876"/>
    <w:rsid w:val="00CD447B"/>
    <w:rsid w:val="00CD65E0"/>
    <w:rsid w:val="00CE2FCD"/>
    <w:rsid w:val="00CE750E"/>
    <w:rsid w:val="00CF31DE"/>
    <w:rsid w:val="00CF7AF7"/>
    <w:rsid w:val="00D02CDE"/>
    <w:rsid w:val="00D06B59"/>
    <w:rsid w:val="00D14EB1"/>
    <w:rsid w:val="00D16CA1"/>
    <w:rsid w:val="00D2072E"/>
    <w:rsid w:val="00D214B1"/>
    <w:rsid w:val="00D233C7"/>
    <w:rsid w:val="00D237DC"/>
    <w:rsid w:val="00D2790F"/>
    <w:rsid w:val="00D32265"/>
    <w:rsid w:val="00D33918"/>
    <w:rsid w:val="00D45AFE"/>
    <w:rsid w:val="00D507D5"/>
    <w:rsid w:val="00D5430F"/>
    <w:rsid w:val="00D564F1"/>
    <w:rsid w:val="00D627F3"/>
    <w:rsid w:val="00D63DB5"/>
    <w:rsid w:val="00D64A2A"/>
    <w:rsid w:val="00D66B3F"/>
    <w:rsid w:val="00D704F0"/>
    <w:rsid w:val="00D71E3D"/>
    <w:rsid w:val="00D73115"/>
    <w:rsid w:val="00D8365B"/>
    <w:rsid w:val="00D85A8E"/>
    <w:rsid w:val="00D90CF2"/>
    <w:rsid w:val="00DA5509"/>
    <w:rsid w:val="00DB23E5"/>
    <w:rsid w:val="00DB48F6"/>
    <w:rsid w:val="00DC5ECD"/>
    <w:rsid w:val="00DC7EEB"/>
    <w:rsid w:val="00DD024E"/>
    <w:rsid w:val="00DD5C1F"/>
    <w:rsid w:val="00DD6483"/>
    <w:rsid w:val="00DD758E"/>
    <w:rsid w:val="00DD7D6D"/>
    <w:rsid w:val="00DE1B53"/>
    <w:rsid w:val="00DE3584"/>
    <w:rsid w:val="00DE50DD"/>
    <w:rsid w:val="00DF118B"/>
    <w:rsid w:val="00DF28DE"/>
    <w:rsid w:val="00E0249F"/>
    <w:rsid w:val="00E05DBB"/>
    <w:rsid w:val="00E061C6"/>
    <w:rsid w:val="00E06755"/>
    <w:rsid w:val="00E06E06"/>
    <w:rsid w:val="00E07978"/>
    <w:rsid w:val="00E10670"/>
    <w:rsid w:val="00E11F92"/>
    <w:rsid w:val="00E12BC6"/>
    <w:rsid w:val="00E14F37"/>
    <w:rsid w:val="00E15B12"/>
    <w:rsid w:val="00E160F1"/>
    <w:rsid w:val="00E179F4"/>
    <w:rsid w:val="00E21B52"/>
    <w:rsid w:val="00E231D8"/>
    <w:rsid w:val="00E271E1"/>
    <w:rsid w:val="00E3022D"/>
    <w:rsid w:val="00E327BC"/>
    <w:rsid w:val="00E3505E"/>
    <w:rsid w:val="00E40092"/>
    <w:rsid w:val="00E51448"/>
    <w:rsid w:val="00E56F4F"/>
    <w:rsid w:val="00E611B5"/>
    <w:rsid w:val="00E618E4"/>
    <w:rsid w:val="00E66CFD"/>
    <w:rsid w:val="00E721EC"/>
    <w:rsid w:val="00E7311B"/>
    <w:rsid w:val="00E7547E"/>
    <w:rsid w:val="00E7789A"/>
    <w:rsid w:val="00E81807"/>
    <w:rsid w:val="00E83EE3"/>
    <w:rsid w:val="00E86C30"/>
    <w:rsid w:val="00E87650"/>
    <w:rsid w:val="00E90791"/>
    <w:rsid w:val="00E90C30"/>
    <w:rsid w:val="00E93E30"/>
    <w:rsid w:val="00E95AD8"/>
    <w:rsid w:val="00EA75F0"/>
    <w:rsid w:val="00EB04D6"/>
    <w:rsid w:val="00EB7CAE"/>
    <w:rsid w:val="00EC4CB4"/>
    <w:rsid w:val="00ED0429"/>
    <w:rsid w:val="00ED2065"/>
    <w:rsid w:val="00ED3C5B"/>
    <w:rsid w:val="00ED4D34"/>
    <w:rsid w:val="00ED77A7"/>
    <w:rsid w:val="00EE10FD"/>
    <w:rsid w:val="00EE3D6F"/>
    <w:rsid w:val="00EF2EA9"/>
    <w:rsid w:val="00EF5BBC"/>
    <w:rsid w:val="00EF7A9D"/>
    <w:rsid w:val="00F16F74"/>
    <w:rsid w:val="00F22FC9"/>
    <w:rsid w:val="00F245BA"/>
    <w:rsid w:val="00F2501F"/>
    <w:rsid w:val="00F27895"/>
    <w:rsid w:val="00F32558"/>
    <w:rsid w:val="00F35A75"/>
    <w:rsid w:val="00F36D57"/>
    <w:rsid w:val="00F420E5"/>
    <w:rsid w:val="00F46942"/>
    <w:rsid w:val="00F5150F"/>
    <w:rsid w:val="00F51D1A"/>
    <w:rsid w:val="00F52FC3"/>
    <w:rsid w:val="00F55AC2"/>
    <w:rsid w:val="00F56E4D"/>
    <w:rsid w:val="00F6157B"/>
    <w:rsid w:val="00F65C85"/>
    <w:rsid w:val="00F67581"/>
    <w:rsid w:val="00F722F4"/>
    <w:rsid w:val="00F73DA3"/>
    <w:rsid w:val="00F83B7F"/>
    <w:rsid w:val="00F84EC1"/>
    <w:rsid w:val="00F858EE"/>
    <w:rsid w:val="00F95E9E"/>
    <w:rsid w:val="00F97CB4"/>
    <w:rsid w:val="00F97E1F"/>
    <w:rsid w:val="00FA282F"/>
    <w:rsid w:val="00FA3CFC"/>
    <w:rsid w:val="00FA3D9B"/>
    <w:rsid w:val="00FA4145"/>
    <w:rsid w:val="00FB00FA"/>
    <w:rsid w:val="00FB1187"/>
    <w:rsid w:val="00FC1C13"/>
    <w:rsid w:val="00FC1DB5"/>
    <w:rsid w:val="00FC3ED3"/>
    <w:rsid w:val="00FD0AD6"/>
    <w:rsid w:val="00FD0F01"/>
    <w:rsid w:val="00FD246B"/>
    <w:rsid w:val="00FD65E6"/>
    <w:rsid w:val="00FE1DAA"/>
    <w:rsid w:val="00FE28F8"/>
    <w:rsid w:val="00FE3B6B"/>
    <w:rsid w:val="00FE47CA"/>
    <w:rsid w:val="00FE770C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F8B5D-0D35-4DBF-8716-10B77021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10</cp:revision>
  <cp:lastPrinted>2020-03-16T12:28:00Z</cp:lastPrinted>
  <dcterms:created xsi:type="dcterms:W3CDTF">2021-05-10T19:08:00Z</dcterms:created>
  <dcterms:modified xsi:type="dcterms:W3CDTF">2021-05-10T19:11:00Z</dcterms:modified>
</cp:coreProperties>
</file>